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B9D" w:rsidRPr="007532A6" w:rsidRDefault="00457B9D" w:rsidP="00F35FDF">
      <w:pPr>
        <w:widowControl/>
        <w:spacing w:line="420" w:lineRule="atLeast"/>
        <w:jc w:val="center"/>
        <w:outlineLvl w:val="0"/>
        <w:rPr>
          <w:rFonts w:ascii="宋体" w:cs="宋体"/>
          <w:b/>
          <w:bCs/>
          <w:color w:val="000000"/>
          <w:kern w:val="36"/>
          <w:sz w:val="32"/>
          <w:szCs w:val="32"/>
        </w:rPr>
      </w:pPr>
      <w:r w:rsidRPr="007532A6">
        <w:rPr>
          <w:color w:val="000000"/>
          <w:sz w:val="32"/>
          <w:szCs w:val="32"/>
        </w:rPr>
        <w:t>GE</w:t>
      </w:r>
      <w:r w:rsidRPr="007532A6">
        <w:rPr>
          <w:rFonts w:ascii="宋体" w:hAnsi="宋体" w:cs="宋体" w:hint="eastAsia"/>
          <w:b/>
          <w:bCs/>
          <w:color w:val="000000"/>
          <w:kern w:val="36"/>
          <w:sz w:val="32"/>
          <w:szCs w:val="32"/>
        </w:rPr>
        <w:t>用“</w:t>
      </w:r>
      <w:bookmarkStart w:id="0" w:name="_GoBack"/>
      <w:bookmarkEnd w:id="0"/>
      <w:r w:rsidRPr="007532A6">
        <w:rPr>
          <w:rFonts w:ascii="宋体" w:hAnsi="宋体" w:cs="宋体" w:hint="eastAsia"/>
          <w:b/>
          <w:bCs/>
          <w:color w:val="000000"/>
          <w:kern w:val="36"/>
          <w:sz w:val="32"/>
          <w:szCs w:val="32"/>
        </w:rPr>
        <w:t>绿色创想”创造利润和社会责任</w:t>
      </w:r>
    </w:p>
    <w:p w:rsidR="00457B9D" w:rsidRPr="00B34ECF" w:rsidRDefault="00457B9D" w:rsidP="005155C0">
      <w:pPr>
        <w:pStyle w:val="NormalWeb"/>
        <w:shd w:val="clear" w:color="auto" w:fill="FFFFFF"/>
        <w:spacing w:before="0" w:beforeAutospacing="0" w:after="0" w:afterAutospacing="0" w:line="420" w:lineRule="atLeast"/>
      </w:pPr>
      <w:r>
        <w:rPr>
          <w:color w:val="000000"/>
          <w:sz w:val="23"/>
          <w:szCs w:val="23"/>
        </w:rPr>
        <w:t xml:space="preserve">    </w:t>
      </w:r>
      <w:r w:rsidRPr="00B34ECF">
        <w:rPr>
          <w:rFonts w:hint="eastAsia"/>
        </w:rPr>
        <w:t>美国东部时间</w:t>
      </w:r>
      <w:smartTag w:uri="urn:schemas-microsoft-com:office:smarttags" w:element="chsdate">
        <w:smartTagPr>
          <w:attr w:name="IsROCDate" w:val="False"/>
          <w:attr w:name="IsLunarDate" w:val="False"/>
          <w:attr w:name="Day" w:val="9"/>
          <w:attr w:name="Month" w:val="5"/>
          <w:attr w:name="Year" w:val="2005"/>
        </w:smartTagPr>
        <w:r w:rsidRPr="00B34ECF">
          <w:t>2005</w:t>
        </w:r>
        <w:r w:rsidRPr="00B34ECF">
          <w:rPr>
            <w:rFonts w:hint="eastAsia"/>
          </w:rPr>
          <w:t>年</w:t>
        </w:r>
        <w:r w:rsidRPr="00B34ECF">
          <w:t>5</w:t>
        </w:r>
        <w:r w:rsidRPr="00B34ECF">
          <w:rPr>
            <w:rFonts w:hint="eastAsia"/>
          </w:rPr>
          <w:t>月</w:t>
        </w:r>
        <w:r w:rsidRPr="00B34ECF">
          <w:t>9</w:t>
        </w:r>
        <w:r w:rsidRPr="00B34ECF">
          <w:rPr>
            <w:rFonts w:hint="eastAsia"/>
          </w:rPr>
          <w:t>日</w:t>
        </w:r>
      </w:smartTag>
      <w:r w:rsidRPr="00B34ECF">
        <w:rPr>
          <w:rFonts w:hint="eastAsia"/>
        </w:rPr>
        <w:t>，</w:t>
      </w:r>
      <w:r w:rsidRPr="00B34ECF">
        <w:t>GE</w:t>
      </w:r>
      <w:r w:rsidRPr="00B34ECF">
        <w:rPr>
          <w:rFonts w:hint="eastAsia"/>
        </w:rPr>
        <w:t>公司董事长兼首席执行官杰夫</w:t>
      </w:r>
      <w:r w:rsidRPr="00B34ECF">
        <w:t>?</w:t>
      </w:r>
      <w:r w:rsidRPr="00B34ECF">
        <w:rPr>
          <w:rFonts w:hint="eastAsia"/>
        </w:rPr>
        <w:t>伊梅尔特宣布了</w:t>
      </w:r>
      <w:r w:rsidRPr="00B34ECF">
        <w:t>GE</w:t>
      </w:r>
      <w:r w:rsidRPr="00B34ECF">
        <w:rPr>
          <w:rFonts w:hint="eastAsia"/>
        </w:rPr>
        <w:t>的“绿色创想”计划。</w:t>
      </w:r>
    </w:p>
    <w:p w:rsidR="00457B9D" w:rsidRPr="00B34ECF" w:rsidRDefault="00457B9D" w:rsidP="005155C0">
      <w:pPr>
        <w:pStyle w:val="NormalWeb"/>
        <w:shd w:val="clear" w:color="auto" w:fill="FFFFFF"/>
        <w:spacing w:before="0" w:beforeAutospacing="0" w:after="0" w:afterAutospacing="0" w:line="420" w:lineRule="atLeast"/>
        <w:rPr>
          <w:color w:val="000000"/>
        </w:rPr>
      </w:pPr>
      <w:r w:rsidRPr="00B34ECF">
        <w:rPr>
          <w:rFonts w:hint="eastAsia"/>
          <w:color w:val="000000"/>
        </w:rPr>
        <w:t xml:space="preserve">　　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公司董事长兼首席执行官伊梅尔特宣布在中国启动“绿色创想”计划。在中国建设和谐社会、科学的发展观以及绿色奥运的大背景下，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适时的推出这个计划显得更是恰到好处。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敏锐地感受到以节能、环保为核心的“绿色”产品在中国市场拥有巨大商机。</w:t>
      </w:r>
    </w:p>
    <w:p w:rsidR="00457B9D" w:rsidRPr="00B34ECF" w:rsidRDefault="00457B9D" w:rsidP="005155C0">
      <w:pPr>
        <w:pStyle w:val="NormalWeb"/>
        <w:shd w:val="clear" w:color="auto" w:fill="FFFFFF"/>
        <w:spacing w:before="0" w:beforeAutospacing="0" w:after="0" w:afterAutospacing="0" w:line="420" w:lineRule="atLeast"/>
        <w:rPr>
          <w:color w:val="000000"/>
        </w:rPr>
      </w:pPr>
      <w:r w:rsidRPr="00B34ECF">
        <w:rPr>
          <w:color w:val="000000"/>
        </w:rPr>
        <w:t xml:space="preserve">   </w:t>
      </w:r>
      <w:r>
        <w:rPr>
          <w:color w:val="000000"/>
        </w:rPr>
        <w:t xml:space="preserve"> </w:t>
      </w:r>
      <w:r w:rsidRPr="00B34ECF">
        <w:rPr>
          <w:rFonts w:hint="eastAsia"/>
          <w:color w:val="000000"/>
        </w:rPr>
        <w:t>如果说“绿色</w:t>
      </w:r>
      <w:r w:rsidRPr="00B34ECF">
        <w:rPr>
          <w:color w:val="000000"/>
        </w:rPr>
        <w:t>"</w:t>
      </w:r>
      <w:r w:rsidRPr="00B34ECF">
        <w:rPr>
          <w:rFonts w:hint="eastAsia"/>
          <w:color w:val="000000"/>
        </w:rPr>
        <w:t>产品是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所看好的业务，“绿色创想”则是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对于这个业务战略的的营销行动，它是用来给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的“绿色”产品创造一个品牌，提升客户对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绿色产品的认识，并提升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的企业公民形象。“绿色创想”也是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的一项全球性战略，包括水处理、发电机等环保产品等“绿色”产品是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看好的未来市场之一，当然这些产品也意味着更高的价格和经济附加值。根据这项战略，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将大幅度增加对环保技术的研发投入，同时将环保产品和服务作为新的业务增长点。</w:t>
      </w:r>
    </w:p>
    <w:p w:rsidR="00457B9D" w:rsidRPr="00B34ECF" w:rsidRDefault="00457B9D" w:rsidP="005155C0">
      <w:pPr>
        <w:pStyle w:val="NormalWeb"/>
        <w:shd w:val="clear" w:color="auto" w:fill="FFFFFF"/>
        <w:spacing w:before="0" w:beforeAutospacing="0" w:after="0" w:afterAutospacing="0" w:line="420" w:lineRule="atLeast"/>
        <w:rPr>
          <w:color w:val="000000"/>
        </w:rPr>
      </w:pPr>
      <w:r w:rsidRPr="00B34ECF">
        <w:rPr>
          <w:rFonts w:hint="eastAsia"/>
          <w:color w:val="000000"/>
        </w:rPr>
        <w:t xml:space="preserve">　　虽然“绿色创想”在美国市场已成功实施，并取得了可喜的成果，但对于中国的广大客户却仍显陌生。人们是否愿意为这些昂贵的环保产品买单？如何能在中国市场推广“绿色创想”行动？如何实现这一举措与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品牌之间的完美结合？如何使国内客户了解并接受这些相对价格稍高的环保产品？</w:t>
      </w:r>
    </w:p>
    <w:p w:rsidR="00457B9D" w:rsidRPr="00B34ECF" w:rsidRDefault="00457B9D" w:rsidP="005155C0">
      <w:pPr>
        <w:pStyle w:val="NormalWeb"/>
        <w:shd w:val="clear" w:color="auto" w:fill="FFFFFF"/>
        <w:spacing w:before="0" w:beforeAutospacing="0" w:after="0" w:afterAutospacing="0" w:line="420" w:lineRule="atLeast"/>
        <w:rPr>
          <w:color w:val="000000"/>
        </w:rPr>
      </w:pPr>
      <w:r w:rsidRPr="00B34ECF">
        <w:rPr>
          <w:rFonts w:hint="eastAsia"/>
          <w:color w:val="000000"/>
        </w:rPr>
        <w:t xml:space="preserve">　　</w:t>
      </w:r>
      <w:r w:rsidRPr="00B34ECF">
        <w:rPr>
          <w:color w:val="000000"/>
        </w:rPr>
        <w:t>2006</w:t>
      </w:r>
      <w:r w:rsidRPr="00B34ECF">
        <w:rPr>
          <w:rFonts w:hint="eastAsia"/>
          <w:color w:val="000000"/>
        </w:rPr>
        <w:t>年，恰逢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进入中国</w:t>
      </w:r>
      <w:r w:rsidRPr="00B34ECF">
        <w:rPr>
          <w:color w:val="000000"/>
        </w:rPr>
        <w:t>100</w:t>
      </w:r>
      <w:r w:rsidRPr="00B34ECF">
        <w:rPr>
          <w:rFonts w:hint="eastAsia"/>
          <w:color w:val="000000"/>
        </w:rPr>
        <w:t>周年，借此机会宣布在中国实施“绿色创想”计划无疑是一个绝佳的机会，当然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中国的营销团队也没有放弃这次机会。</w:t>
      </w:r>
    </w:p>
    <w:p w:rsidR="00457B9D" w:rsidRPr="00B34ECF" w:rsidRDefault="00457B9D" w:rsidP="005155C0">
      <w:pPr>
        <w:pStyle w:val="NormalWeb"/>
        <w:shd w:val="clear" w:color="auto" w:fill="FFFFFF"/>
        <w:spacing w:before="0" w:beforeAutospacing="0" w:after="0" w:afterAutospacing="0" w:line="420" w:lineRule="atLeast"/>
        <w:rPr>
          <w:color w:val="000000"/>
        </w:rPr>
      </w:pPr>
      <w:r w:rsidRPr="00B34ECF">
        <w:rPr>
          <w:rFonts w:hint="eastAsia"/>
          <w:color w:val="000000"/>
        </w:rPr>
        <w:t xml:space="preserve">　　</w:t>
      </w:r>
      <w:r w:rsidRPr="00B34ECF">
        <w:rPr>
          <w:color w:val="000000"/>
        </w:rPr>
        <w:t>2006</w:t>
      </w:r>
      <w:r w:rsidRPr="00B34ECF">
        <w:rPr>
          <w:rFonts w:hint="eastAsia"/>
          <w:color w:val="000000"/>
        </w:rPr>
        <w:t>年</w:t>
      </w:r>
      <w:r w:rsidRPr="00B34ECF">
        <w:rPr>
          <w:color w:val="000000"/>
        </w:rPr>
        <w:t>5</w:t>
      </w:r>
      <w:r w:rsidRPr="00B34ECF">
        <w:rPr>
          <w:rFonts w:hint="eastAsia"/>
          <w:color w:val="000000"/>
        </w:rPr>
        <w:t>月</w:t>
      </w:r>
      <w:r w:rsidRPr="00B34ECF">
        <w:rPr>
          <w:color w:val="000000"/>
        </w:rPr>
        <w:t>29</w:t>
      </w:r>
      <w:r w:rsidRPr="00B34ECF">
        <w:rPr>
          <w:rFonts w:hint="eastAsia"/>
          <w:color w:val="000000"/>
        </w:rPr>
        <w:t>日，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在北京人民大会堂正式启动“绿色创想”行动。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公司董事长兼首席执行官杰夫·伊梅尔特亲临现场，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全国数百名战略合作伙伴和客户也悉数到场。会上，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与中国国家发展与改革委员会签署了关于环保技术合作的备忘录，同时，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还与清华大学签订了研究合作协议。</w:t>
      </w:r>
    </w:p>
    <w:p w:rsidR="00457B9D" w:rsidRPr="00B34ECF" w:rsidRDefault="00457B9D" w:rsidP="005155C0">
      <w:pPr>
        <w:pStyle w:val="NormalWeb"/>
        <w:shd w:val="clear" w:color="auto" w:fill="FFFFFF"/>
        <w:spacing w:before="0" w:beforeAutospacing="0" w:after="0" w:afterAutospacing="0" w:line="420" w:lineRule="atLeast"/>
        <w:rPr>
          <w:color w:val="000000"/>
        </w:rPr>
      </w:pPr>
      <w:r w:rsidRPr="00B34ECF">
        <w:rPr>
          <w:rFonts w:hint="eastAsia"/>
          <w:color w:val="000000"/>
        </w:rPr>
        <w:t xml:space="preserve">　　从</w:t>
      </w:r>
      <w:r w:rsidRPr="00B34ECF">
        <w:rPr>
          <w:color w:val="000000"/>
        </w:rPr>
        <w:t>2006</w:t>
      </w:r>
      <w:r w:rsidRPr="00B34ECF">
        <w:rPr>
          <w:rFonts w:hint="eastAsia"/>
          <w:color w:val="000000"/>
        </w:rPr>
        <w:t>年</w:t>
      </w:r>
      <w:r w:rsidRPr="00B34ECF">
        <w:rPr>
          <w:color w:val="000000"/>
        </w:rPr>
        <w:t>5</w:t>
      </w:r>
      <w:r w:rsidRPr="00B34ECF">
        <w:rPr>
          <w:rFonts w:hint="eastAsia"/>
          <w:color w:val="000000"/>
        </w:rPr>
        <w:t>月起，“绿色创想”广告出现在北京、上海和广州的机场，通过</w:t>
      </w:r>
      <w:r w:rsidRPr="00B34ECF">
        <w:rPr>
          <w:color w:val="000000"/>
        </w:rPr>
        <w:t>6</w:t>
      </w:r>
      <w:r w:rsidRPr="00B34ECF">
        <w:rPr>
          <w:rFonts w:hint="eastAsia"/>
          <w:color w:val="000000"/>
        </w:rPr>
        <w:t>幅组图广告向经过的旅客播撒“绿色创想”的理念</w:t>
      </w:r>
      <w:r w:rsidRPr="00B34ECF">
        <w:rPr>
          <w:color w:val="000000"/>
        </w:rPr>
        <w:t>—</w:t>
      </w:r>
      <w:r w:rsidRPr="00B34ECF">
        <w:rPr>
          <w:rFonts w:hint="eastAsia"/>
          <w:color w:val="000000"/>
        </w:rPr>
        <w:t>地球在水杯中发芽，装盐的小瓶子里撒出了纯净的水滴，本该浓烟滚滚的烟囱里涌出了翩翩彩蝶，机车下的铁轨变成了常青藤……清新的画面简单、直观地表现了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的绿色理念。风能发电、清洁燃煤发电、</w:t>
      </w:r>
      <w:r w:rsidRPr="00B34ECF">
        <w:rPr>
          <w:color w:val="000000"/>
        </w:rPr>
        <w:t>GEnx</w:t>
      </w:r>
      <w:r w:rsidRPr="00B34ECF">
        <w:rPr>
          <w:rFonts w:hint="eastAsia"/>
          <w:color w:val="000000"/>
        </w:rPr>
        <w:t>飞机发动机、</w:t>
      </w:r>
      <w:r w:rsidRPr="00B34ECF">
        <w:rPr>
          <w:color w:val="000000"/>
        </w:rPr>
        <w:t>Evolution</w:t>
      </w:r>
      <w:r w:rsidRPr="00B34ECF">
        <w:rPr>
          <w:rFonts w:hint="eastAsia"/>
          <w:color w:val="000000"/>
        </w:rPr>
        <w:t>机车和海水淡化科技等“绿色产品”则体现了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环保科技的多元化。</w:t>
      </w:r>
    </w:p>
    <w:p w:rsidR="00457B9D" w:rsidRPr="00B34ECF" w:rsidRDefault="00457B9D" w:rsidP="005155C0">
      <w:pPr>
        <w:pStyle w:val="NormalWeb"/>
        <w:shd w:val="clear" w:color="auto" w:fill="FFFFFF"/>
        <w:spacing w:before="0" w:beforeAutospacing="0" w:after="0" w:afterAutospacing="0" w:line="420" w:lineRule="atLeast"/>
        <w:rPr>
          <w:color w:val="000000"/>
        </w:rPr>
      </w:pPr>
      <w:r w:rsidRPr="00B34ECF">
        <w:rPr>
          <w:rFonts w:hint="eastAsia"/>
          <w:color w:val="000000"/>
        </w:rPr>
        <w:t xml:space="preserve">　　除了户外广告，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在中国的此次推广活动还首次大规模采用了互联网络进行“互动式”的沟通，从而加强受众对“绿色创想”的感受。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创建了“绿色创想”网站，在网站上伊梅尔特会为访问者介绍“绿色创想”的理念。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还在网站上设计了“环保乐园”游戏和动画广告来推广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的品牌，让客户有机会交互地与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品牌进行亲密接触。</w:t>
      </w:r>
    </w:p>
    <w:p w:rsidR="00457B9D" w:rsidRPr="00B34ECF" w:rsidRDefault="00457B9D" w:rsidP="007A43C6">
      <w:pPr>
        <w:pStyle w:val="NormalWeb"/>
        <w:shd w:val="clear" w:color="auto" w:fill="FFFFFF"/>
        <w:spacing w:before="0" w:beforeAutospacing="0" w:after="0" w:afterAutospacing="0" w:line="420" w:lineRule="atLeast"/>
        <w:ind w:firstLineChars="250" w:firstLine="31680"/>
        <w:rPr>
          <w:color w:val="000000"/>
        </w:rPr>
      </w:pPr>
      <w:r w:rsidRPr="00B34ECF">
        <w:rPr>
          <w:rFonts w:hint="eastAsia"/>
          <w:color w:val="000000"/>
        </w:rPr>
        <w:t>虽然推广的时间并不很长，但收获已经非常可观。铁道部已经订购了</w:t>
      </w:r>
      <w:r w:rsidRPr="00B34ECF">
        <w:rPr>
          <w:color w:val="000000"/>
        </w:rPr>
        <w:t>300</w:t>
      </w:r>
      <w:r w:rsidRPr="00B34ECF">
        <w:rPr>
          <w:rFonts w:hint="eastAsia"/>
          <w:color w:val="000000"/>
        </w:rPr>
        <w:t>台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为中国市场特制的机车，而在风力发电机项目上，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也已揽下了</w:t>
      </w:r>
      <w:r w:rsidRPr="00B34ECF">
        <w:rPr>
          <w:color w:val="000000"/>
        </w:rPr>
        <w:t>70</w:t>
      </w:r>
      <w:r w:rsidRPr="00B34ECF">
        <w:rPr>
          <w:rFonts w:hint="eastAsia"/>
          <w:color w:val="000000"/>
        </w:rPr>
        <w:t>万千瓦的订单。“绿色创想”产品名录成员之一的</w:t>
      </w:r>
      <w:r w:rsidRPr="00B34ECF">
        <w:rPr>
          <w:color w:val="000000"/>
        </w:rPr>
        <w:t>GEnx</w:t>
      </w:r>
      <w:r w:rsidRPr="00B34ECF">
        <w:rPr>
          <w:rFonts w:hint="eastAsia"/>
          <w:color w:val="000000"/>
        </w:rPr>
        <w:t>飞机发动机也获得大额订单，中国南方航空股份有限公司在今年</w:t>
      </w:r>
      <w:r w:rsidRPr="00B34ECF">
        <w:rPr>
          <w:color w:val="000000"/>
        </w:rPr>
        <w:t>8</w:t>
      </w:r>
      <w:r w:rsidRPr="00B34ECF">
        <w:rPr>
          <w:rFonts w:hint="eastAsia"/>
          <w:color w:val="000000"/>
        </w:rPr>
        <w:t>月份与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航空集团达成协议，为其</w:t>
      </w:r>
      <w:r w:rsidRPr="00B34ECF">
        <w:rPr>
          <w:color w:val="000000"/>
        </w:rPr>
        <w:t>10</w:t>
      </w:r>
      <w:r w:rsidRPr="00B34ECF">
        <w:rPr>
          <w:rFonts w:hint="eastAsia"/>
          <w:color w:val="000000"/>
        </w:rPr>
        <w:t>架波音</w:t>
      </w:r>
      <w:r w:rsidRPr="00B34ECF">
        <w:rPr>
          <w:color w:val="000000"/>
        </w:rPr>
        <w:t>787</w:t>
      </w:r>
      <w:r w:rsidRPr="00B34ECF">
        <w:rPr>
          <w:rFonts w:hint="eastAsia"/>
          <w:color w:val="000000"/>
        </w:rPr>
        <w:t>梦想飞机购买</w:t>
      </w:r>
      <w:r w:rsidRPr="00B34ECF">
        <w:rPr>
          <w:color w:val="000000"/>
        </w:rPr>
        <w:t>GEnx</w:t>
      </w:r>
      <w:r w:rsidRPr="00B34ECF">
        <w:rPr>
          <w:rFonts w:hint="eastAsia"/>
          <w:color w:val="000000"/>
        </w:rPr>
        <w:t>发动机，订单总价值近</w:t>
      </w:r>
      <w:r w:rsidRPr="00B34ECF">
        <w:rPr>
          <w:color w:val="000000"/>
        </w:rPr>
        <w:t>2.4</w:t>
      </w:r>
      <w:r w:rsidRPr="00B34ECF">
        <w:rPr>
          <w:rFonts w:hint="eastAsia"/>
          <w:color w:val="000000"/>
        </w:rPr>
        <w:t>亿美元。伊梅尔特说∶“去年我们曾经说过，‘绿色创想’可以赢利；一年以后的现在，我们坚信，‘绿色创想’就是赢利。”</w:t>
      </w:r>
    </w:p>
    <w:p w:rsidR="00457B9D" w:rsidRPr="00B34ECF" w:rsidRDefault="00457B9D" w:rsidP="005155C0">
      <w:pPr>
        <w:pStyle w:val="NormalWeb"/>
        <w:shd w:val="clear" w:color="auto" w:fill="FFFFFF"/>
        <w:spacing w:before="0" w:beforeAutospacing="0" w:after="0" w:afterAutospacing="0" w:line="420" w:lineRule="atLeast"/>
        <w:rPr>
          <w:color w:val="000000"/>
        </w:rPr>
      </w:pPr>
      <w:r w:rsidRPr="00B34ECF">
        <w:rPr>
          <w:rFonts w:hint="eastAsia"/>
          <w:color w:val="000000"/>
        </w:rPr>
        <w:t>“绿色创想”不单是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的高科技技术实践，同时也是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履行社会责任的一部分。它促使企业从社会及商业利益的平衡中，找寻到业务增长的新源泉，也看到自己责无旁贷的使命</w:t>
      </w:r>
    </w:p>
    <w:p w:rsidR="00457B9D" w:rsidRDefault="00457B9D" w:rsidP="007A43C6">
      <w:pPr>
        <w:pStyle w:val="NormalWeb"/>
        <w:shd w:val="clear" w:color="auto" w:fill="FFFFFF"/>
        <w:spacing w:before="0" w:beforeAutospacing="0" w:after="0" w:afterAutospacing="0" w:line="420" w:lineRule="atLeast"/>
        <w:ind w:firstLineChars="250" w:firstLine="31680"/>
        <w:rPr>
          <w:color w:val="000000"/>
        </w:rPr>
      </w:pPr>
      <w:r w:rsidRPr="00B34ECF">
        <w:rPr>
          <w:rFonts w:hint="eastAsia"/>
          <w:color w:val="000000"/>
        </w:rPr>
        <w:t>产品、商业利益，企业的社会责任和品牌很难能统一到一起，但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做到了。“绿色创想”营销行动成功地帮助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在这四个方面都获得了丰收，而且使其在中国的未来产业</w:t>
      </w:r>
      <w:r w:rsidRPr="00B34ECF">
        <w:rPr>
          <w:color w:val="000000"/>
        </w:rPr>
        <w:t>—</w:t>
      </w:r>
      <w:r w:rsidRPr="00B34ECF">
        <w:rPr>
          <w:rFonts w:hint="eastAsia"/>
          <w:color w:val="000000"/>
        </w:rPr>
        <w:t>环保产业中占据了有利位置。</w:t>
      </w:r>
    </w:p>
    <w:p w:rsidR="00457B9D" w:rsidRDefault="00457B9D" w:rsidP="00B34ECF">
      <w:pPr>
        <w:pStyle w:val="NormalWeb"/>
        <w:shd w:val="clear" w:color="auto" w:fill="FFFFFF"/>
        <w:spacing w:before="0" w:beforeAutospacing="0" w:after="0" w:afterAutospacing="0" w:line="420" w:lineRule="atLeast"/>
        <w:ind w:firstLine="480"/>
        <w:rPr>
          <w:color w:val="000000"/>
        </w:rPr>
      </w:pPr>
    </w:p>
    <w:p w:rsidR="00457B9D" w:rsidRDefault="00457B9D" w:rsidP="005155C0">
      <w:pPr>
        <w:pStyle w:val="NormalWeb"/>
        <w:shd w:val="clear" w:color="auto" w:fill="FFFFFF"/>
        <w:spacing w:before="0" w:beforeAutospacing="0" w:after="0" w:afterAutospacing="0" w:line="420" w:lineRule="atLeast"/>
        <w:ind w:firstLine="480"/>
        <w:rPr>
          <w:color w:val="000000"/>
        </w:rPr>
      </w:pPr>
      <w:r>
        <w:rPr>
          <w:rFonts w:hint="eastAsia"/>
          <w:color w:val="000000"/>
        </w:rPr>
        <w:t>案例思考：用社会市场营销观念分析</w:t>
      </w:r>
      <w:r w:rsidRPr="00B34ECF">
        <w:rPr>
          <w:color w:val="000000"/>
        </w:rPr>
        <w:t>GE</w:t>
      </w:r>
      <w:r w:rsidRPr="00B34ECF">
        <w:rPr>
          <w:rFonts w:hint="eastAsia"/>
          <w:color w:val="000000"/>
        </w:rPr>
        <w:t>的“绿色创想”</w:t>
      </w:r>
      <w:r>
        <w:rPr>
          <w:rFonts w:hint="eastAsia"/>
          <w:color w:val="000000"/>
        </w:rPr>
        <w:t>计划。</w:t>
      </w:r>
    </w:p>
    <w:p w:rsidR="00457B9D" w:rsidRPr="007A43C6" w:rsidRDefault="00457B9D">
      <w:pPr>
        <w:rPr>
          <w:sz w:val="24"/>
          <w:szCs w:val="24"/>
        </w:rPr>
      </w:pPr>
      <w:r>
        <w:t xml:space="preserve">    </w:t>
      </w:r>
      <w:r>
        <w:rPr>
          <w:sz w:val="24"/>
          <w:szCs w:val="24"/>
        </w:rPr>
        <w:t xml:space="preserve"> </w:t>
      </w:r>
      <w:r w:rsidRPr="005155C0">
        <w:rPr>
          <w:rFonts w:hint="eastAsia"/>
          <w:sz w:val="24"/>
          <w:szCs w:val="24"/>
        </w:rPr>
        <w:t>分析提示：社会营销观念是以社会长远利益为中心的观念，企业在社会营销观念的指导下，所做的营销策略除了企业赚取利润，消费者获得满意，同时也考虑到了社会的长远利益，承担了一定的社会责任。</w:t>
      </w:r>
      <w:r w:rsidRPr="007A43C6">
        <w:rPr>
          <w:sz w:val="24"/>
          <w:szCs w:val="24"/>
        </w:rPr>
        <w:t>GE</w:t>
      </w:r>
      <w:r w:rsidRPr="007A43C6">
        <w:rPr>
          <w:rFonts w:hint="eastAsia"/>
          <w:sz w:val="24"/>
          <w:szCs w:val="24"/>
        </w:rPr>
        <w:t>通过</w:t>
      </w:r>
      <w:r w:rsidRPr="007A43C6">
        <w:rPr>
          <w:rFonts w:hint="eastAsia"/>
          <w:color w:val="000000"/>
          <w:sz w:val="24"/>
          <w:szCs w:val="24"/>
        </w:rPr>
        <w:t>“绿色创想”计划的实施</w:t>
      </w:r>
      <w:r w:rsidRPr="007A43C6">
        <w:rPr>
          <w:rFonts w:hint="eastAsia"/>
          <w:sz w:val="24"/>
          <w:szCs w:val="24"/>
        </w:rPr>
        <w:t>将</w:t>
      </w:r>
      <w:r w:rsidRPr="007A43C6">
        <w:rPr>
          <w:rFonts w:hint="eastAsia"/>
          <w:color w:val="000000"/>
          <w:sz w:val="24"/>
          <w:szCs w:val="24"/>
        </w:rPr>
        <w:t>产品、商业利益，企业的社会责任统一到一起</w:t>
      </w:r>
      <w:r>
        <w:rPr>
          <w:rFonts w:hint="eastAsia"/>
          <w:color w:val="000000"/>
          <w:sz w:val="24"/>
          <w:szCs w:val="24"/>
        </w:rPr>
        <w:t>，</w:t>
      </w:r>
    </w:p>
    <w:p w:rsidR="00457B9D" w:rsidRPr="005155C0" w:rsidRDefault="00457B9D" w:rsidP="007A43C6">
      <w:pPr>
        <w:ind w:firstLineChars="250" w:firstLine="31680"/>
        <w:rPr>
          <w:sz w:val="24"/>
          <w:szCs w:val="24"/>
        </w:rPr>
      </w:pPr>
    </w:p>
    <w:sectPr w:rsidR="00457B9D" w:rsidRPr="005155C0" w:rsidSect="00DD2D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5FDF"/>
    <w:rsid w:val="00043B43"/>
    <w:rsid w:val="000833AF"/>
    <w:rsid w:val="0019263A"/>
    <w:rsid w:val="001B22CD"/>
    <w:rsid w:val="00457B9D"/>
    <w:rsid w:val="005155C0"/>
    <w:rsid w:val="005C1B75"/>
    <w:rsid w:val="00671094"/>
    <w:rsid w:val="006A2FED"/>
    <w:rsid w:val="007532A6"/>
    <w:rsid w:val="007A43C6"/>
    <w:rsid w:val="007D444C"/>
    <w:rsid w:val="00B34ECF"/>
    <w:rsid w:val="00DD2D32"/>
    <w:rsid w:val="00E76699"/>
    <w:rsid w:val="00F35FDF"/>
    <w:rsid w:val="00FB3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D3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F35FD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3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62</TotalTime>
  <Pages>2</Pages>
  <Words>250</Words>
  <Characters>1429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Yin</dc:creator>
  <cp:keywords/>
  <dc:description/>
  <cp:lastModifiedBy>微软用户</cp:lastModifiedBy>
  <cp:revision>7</cp:revision>
  <dcterms:created xsi:type="dcterms:W3CDTF">2014-07-23T08:57:00Z</dcterms:created>
  <dcterms:modified xsi:type="dcterms:W3CDTF">2014-08-16T14:35:00Z</dcterms:modified>
</cp:coreProperties>
</file>